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8134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8134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88134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88134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88134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88134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88134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881342" w:rsidRPr="00881342">
          <w:rPr>
            <w:b w:val="0"/>
          </w:rPr>
          <w:t xml:space="preserve"> 07143/035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881342" w:rsidP="00232C8F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881342" w:rsidP="00232C8F">
            <w:r>
              <w:t>24275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881342" w:rsidRPr="00881342">
          <w:rPr>
            <w:rStyle w:val="aa"/>
          </w:rPr>
          <w:t xml:space="preserve"> Поликлиника - Процедурный</w:t>
        </w:r>
        <w:r w:rsidR="00881342" w:rsidRPr="00881342">
          <w:rPr>
            <w:u w:val="single"/>
          </w:rPr>
          <w:t xml:space="preserve"> кабинет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881342" w:rsidRPr="00881342">
          <w:rPr>
            <w:rStyle w:val="aa"/>
          </w:rPr>
          <w:t>2;</w:t>
        </w:r>
        <w:r w:rsidR="00881342" w:rsidRPr="00881342">
          <w:rPr>
            <w:u w:val="single"/>
          </w:rPr>
          <w:t xml:space="preserve">  07143/035, 07143/035-1А (07143/035)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881342" w:rsidRPr="00881342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881342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881342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881342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881342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881342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881342" w:rsidP="00C31869">
            <w:pPr>
              <w:jc w:val="center"/>
            </w:pPr>
            <w:r>
              <w:t>003-301-839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881342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81342" w:rsidRDefault="00881342" w:rsidP="00C31869">
            <w:pPr>
              <w:jc w:val="center"/>
            </w:pPr>
            <w:r>
              <w:t>068-530-824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1342" w:rsidRPr="003947ED" w:rsidRDefault="00881342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881342" w:rsidRPr="00881342">
          <w:rPr>
            <w:rStyle w:val="aa"/>
          </w:rPr>
          <w:t xml:space="preserve"> Медицинский </w:t>
        </w:r>
        <w:r w:rsidR="00881342" w:rsidRPr="00881342">
          <w:rPr>
            <w:u w:val="single"/>
          </w:rPr>
          <w:t xml:space="preserve">инструментарий, холодильник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881342" w:rsidRPr="00881342">
          <w:rPr>
            <w:rStyle w:val="aa"/>
          </w:rPr>
          <w:t xml:space="preserve"> Лекарственные </w:t>
        </w:r>
        <w:r w:rsidR="00881342" w:rsidRPr="00881342">
          <w:rPr>
            <w:u w:val="single"/>
          </w:rPr>
          <w:t xml:space="preserve">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8134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8134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8813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88134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8813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134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134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134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134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134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134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134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2.7.;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4651D" w:rsidRPr="0014651D">
          <w:rPr>
            <w:i/>
            <w:u w:val="single"/>
          </w:rPr>
          <w:t>1. Рекомендации по улучшению и оздоровлению условий труда:</w:t>
        </w:r>
        <w:r w:rsidR="0014651D" w:rsidRPr="0014651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14651D" w:rsidRPr="0014651D">
          <w:rPr>
            <w:i/>
            <w:u w:val="single"/>
          </w:rPr>
          <w:tab/>
          <w:t>   </w:t>
        </w:r>
        <w:r w:rsidR="0014651D" w:rsidRPr="0014651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14651D" w:rsidRPr="0014651D">
          <w:rPr>
            <w:i/>
            <w:u w:val="single"/>
          </w:rPr>
          <w:tab/>
          <w:t>   </w:t>
        </w:r>
        <w:r w:rsidR="0014651D" w:rsidRPr="0014651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14651D" w:rsidRPr="0014651D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4651D" w:rsidRPr="0014651D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1342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1342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88134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1342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1342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88134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81342" w:rsidRPr="00881342" w:rsidTr="0088134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</w:tr>
      <w:tr w:rsidR="00881342" w:rsidRPr="00881342" w:rsidTr="0088134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(дата)</w:t>
            </w:r>
          </w:p>
        </w:tc>
      </w:tr>
      <w:tr w:rsidR="00881342" w:rsidRPr="00881342" w:rsidTr="0088134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</w:tr>
      <w:tr w:rsidR="00881342" w:rsidRPr="00881342" w:rsidTr="0088134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(дата)</w:t>
            </w:r>
          </w:p>
        </w:tc>
      </w:tr>
      <w:tr w:rsidR="00881342" w:rsidRPr="00881342" w:rsidTr="0088134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</w:tr>
      <w:tr w:rsidR="00881342" w:rsidRPr="00881342" w:rsidTr="0088134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14651D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8813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1342" w:rsidP="004E51DC">
            <w:pPr>
              <w:pStyle w:val="a8"/>
            </w:pPr>
            <w:r>
              <w:t>Романова Лидия Ильинична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8813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88134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81342" w:rsidRPr="00881342" w:rsidTr="008813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EF07A3">
            <w:pPr>
              <w:pStyle w:val="a8"/>
            </w:pPr>
            <w:r>
              <w:t>Зоткина Наталья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342" w:rsidRPr="00881342" w:rsidRDefault="00881342" w:rsidP="004E51DC">
            <w:pPr>
              <w:pStyle w:val="a8"/>
            </w:pPr>
          </w:p>
        </w:tc>
      </w:tr>
      <w:tr w:rsidR="00881342" w:rsidRPr="00881342" w:rsidTr="008813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81342" w:rsidRPr="00881342" w:rsidRDefault="00881342" w:rsidP="00EF07A3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81342" w:rsidRPr="00881342" w:rsidRDefault="00881342" w:rsidP="004E51DC">
            <w:pPr>
              <w:pStyle w:val="a8"/>
              <w:rPr>
                <w:vertAlign w:val="superscript"/>
              </w:rPr>
            </w:pPr>
            <w:r w:rsidRPr="00881342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8134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14FAB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14FAB" w:rsidRPr="00C31869">
            <w:rPr>
              <w:rStyle w:val="ad"/>
              <w:sz w:val="20"/>
              <w:szCs w:val="20"/>
            </w:rPr>
            <w:fldChar w:fldCharType="separate"/>
          </w:r>
          <w:r w:rsidR="00881342">
            <w:rPr>
              <w:rStyle w:val="ad"/>
              <w:noProof/>
              <w:sz w:val="20"/>
              <w:szCs w:val="20"/>
            </w:rPr>
            <w:t>1</w:t>
          </w:r>
          <w:r w:rsidR="00914FAB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81342" w:rsidRPr="00881342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docVars>
    <w:docVar w:name="anal_rms" w:val="2;  07143/035, 07143/035-1А (07143/035)"/>
    <w:docVar w:name="att_date" w:val="    "/>
    <w:docVar w:name="att_num" w:val="    "/>
    <w:docVar w:name="att_org" w:val="    "/>
    <w:docVar w:name="att_zakl" w:val="- заключение;"/>
    <w:docVar w:name="ceh_info" w:val=" Поликлиника - Процедурный кабинет"/>
    <w:docVar w:name="class" w:val=" не определен "/>
    <w:docVar w:name="close_doc_flag" w:val="0"/>
    <w:docVar w:name="co_classes" w:val="   "/>
    <w:docVar w:name="codeok" w:val=" 24275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5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7900BEE6B0B043F88E10CC7271033A90"/>
    <w:docVar w:name="rm_id" w:val="224"/>
    <w:docVar w:name="rm_name" w:val="                                          "/>
    <w:docVar w:name="rm_number" w:val=" 07143/035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Лекарственны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5B24"/>
    <w:rsid w:val="00110025"/>
    <w:rsid w:val="001429B1"/>
    <w:rsid w:val="00145419"/>
    <w:rsid w:val="001456F8"/>
    <w:rsid w:val="0014651D"/>
    <w:rsid w:val="0015635F"/>
    <w:rsid w:val="001607C8"/>
    <w:rsid w:val="0017163E"/>
    <w:rsid w:val="00197B2A"/>
    <w:rsid w:val="001A003D"/>
    <w:rsid w:val="001F4D8D"/>
    <w:rsid w:val="00232C8F"/>
    <w:rsid w:val="00234932"/>
    <w:rsid w:val="0024225E"/>
    <w:rsid w:val="00244615"/>
    <w:rsid w:val="00280E6D"/>
    <w:rsid w:val="002A0605"/>
    <w:rsid w:val="002E55C6"/>
    <w:rsid w:val="002F0B36"/>
    <w:rsid w:val="002F2205"/>
    <w:rsid w:val="002F2E2F"/>
    <w:rsid w:val="00305B2F"/>
    <w:rsid w:val="0032293C"/>
    <w:rsid w:val="00367816"/>
    <w:rsid w:val="00385F0E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91BF4"/>
    <w:rsid w:val="004A47AD"/>
    <w:rsid w:val="004C4DB2"/>
    <w:rsid w:val="004D4E5D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A2AC1"/>
    <w:rsid w:val="006C28B3"/>
    <w:rsid w:val="007049EB"/>
    <w:rsid w:val="00704C3D"/>
    <w:rsid w:val="00710271"/>
    <w:rsid w:val="00717C9F"/>
    <w:rsid w:val="00745D40"/>
    <w:rsid w:val="007462E1"/>
    <w:rsid w:val="007600B5"/>
    <w:rsid w:val="0076042D"/>
    <w:rsid w:val="007657D5"/>
    <w:rsid w:val="00776AA2"/>
    <w:rsid w:val="007A4C5E"/>
    <w:rsid w:val="007D1852"/>
    <w:rsid w:val="007D2CEA"/>
    <w:rsid w:val="00835248"/>
    <w:rsid w:val="00841C7E"/>
    <w:rsid w:val="00877BB1"/>
    <w:rsid w:val="00881342"/>
    <w:rsid w:val="00883461"/>
    <w:rsid w:val="00885FB9"/>
    <w:rsid w:val="008D2942"/>
    <w:rsid w:val="008E68DE"/>
    <w:rsid w:val="008E70C1"/>
    <w:rsid w:val="009039DF"/>
    <w:rsid w:val="0090588D"/>
    <w:rsid w:val="00914FAB"/>
    <w:rsid w:val="00923410"/>
    <w:rsid w:val="0092778A"/>
    <w:rsid w:val="00933CF1"/>
    <w:rsid w:val="009646F9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E456B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75778"/>
    <w:rsid w:val="00C81BF6"/>
    <w:rsid w:val="00CC6D65"/>
    <w:rsid w:val="00CE3307"/>
    <w:rsid w:val="00D1442B"/>
    <w:rsid w:val="00D272CC"/>
    <w:rsid w:val="00D76DF8"/>
    <w:rsid w:val="00DB1272"/>
    <w:rsid w:val="00DB5302"/>
    <w:rsid w:val="00DD4790"/>
    <w:rsid w:val="00DD6B1F"/>
    <w:rsid w:val="00DD7329"/>
    <w:rsid w:val="00E0038D"/>
    <w:rsid w:val="00E0796B"/>
    <w:rsid w:val="00E124F4"/>
    <w:rsid w:val="00E36337"/>
    <w:rsid w:val="00E43EDA"/>
    <w:rsid w:val="00E64667"/>
    <w:rsid w:val="00E81F0C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2016-10-17T13:13:00Z</dcterms:created>
  <dcterms:modified xsi:type="dcterms:W3CDTF">2016-10-18T09:21:00Z</dcterms:modified>
</cp:coreProperties>
</file>